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de VILLA NOVA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 xml:space="preserve"> (VILLENOEF)</w:t>
      </w:r>
      <w:r>
        <w:rPr>
          <w:rFonts w:ascii="Times New Roman" w:hAnsi="Times New Roman" w:cs="Times New Roman"/>
          <w:sz w:val="24"/>
          <w:szCs w:val="24"/>
        </w:rPr>
        <w:t xml:space="preserve">      (d.1420)</w:t>
      </w: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Rustin(q.v.).</w:t>
      </w: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21-165)</w:t>
      </w: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Joan(q.v.) = Henry Delves(q.v.).  (ibid.)</w:t>
      </w: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Feb.1420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</w:t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Coventry into her lands.</w:t>
      </w: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(ibid.).</w:t>
      </w: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B82" w:rsidRPr="004B7B82" w:rsidRDefault="004B7B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2015</w:t>
      </w:r>
    </w:p>
    <w:sectPr w:rsidR="004B7B82" w:rsidRPr="004B7B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B82" w:rsidRDefault="004B7B82" w:rsidP="00564E3C">
      <w:pPr>
        <w:spacing w:after="0" w:line="240" w:lineRule="auto"/>
      </w:pPr>
      <w:r>
        <w:separator/>
      </w:r>
    </w:p>
  </w:endnote>
  <w:endnote w:type="continuationSeparator" w:id="0">
    <w:p w:rsidR="004B7B82" w:rsidRDefault="004B7B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7B82">
      <w:rPr>
        <w:rFonts w:ascii="Times New Roman" w:hAnsi="Times New Roman" w:cs="Times New Roman"/>
        <w:noProof/>
        <w:sz w:val="24"/>
        <w:szCs w:val="24"/>
      </w:rPr>
      <w:t>22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B82" w:rsidRDefault="004B7B82" w:rsidP="00564E3C">
      <w:pPr>
        <w:spacing w:after="0" w:line="240" w:lineRule="auto"/>
      </w:pPr>
      <w:r>
        <w:separator/>
      </w:r>
    </w:p>
  </w:footnote>
  <w:footnote w:type="continuationSeparator" w:id="0">
    <w:p w:rsidR="004B7B82" w:rsidRDefault="004B7B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82"/>
    <w:rsid w:val="00372DC6"/>
    <w:rsid w:val="004B7B8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F4B7C"/>
  <w15:chartTrackingRefBased/>
  <w15:docId w15:val="{7CB0C408-2287-4972-8825-FCE55CEA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2015-12-22T20:36:00Z</dcterms:created>
  <dcterms:modified xsi:type="dcterms:W3CDTF">2015-12-22T20:41:00Z</dcterms:modified>
</cp:coreProperties>
</file>